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E7B3F" w14:textId="0C2A43EA" w:rsidR="00BA00AB" w:rsidRDefault="00CE6A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CHOTTE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51C3E3DF" w14:textId="69F2FE47" w:rsidR="00CE6A55" w:rsidRDefault="00CE6A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0856DAD6" w14:textId="77777777" w:rsidR="00CE6A55" w:rsidRDefault="00CE6A55" w:rsidP="009139A6">
      <w:pPr>
        <w:pStyle w:val="NoSpacing"/>
        <w:rPr>
          <w:rFonts w:cs="Times New Roman"/>
          <w:szCs w:val="24"/>
        </w:rPr>
      </w:pPr>
    </w:p>
    <w:p w14:paraId="6F94BE34" w14:textId="77777777" w:rsidR="00CE6A55" w:rsidRDefault="00CE6A55" w:rsidP="009139A6">
      <w:pPr>
        <w:pStyle w:val="NoSpacing"/>
        <w:rPr>
          <w:rFonts w:cs="Times New Roman"/>
          <w:szCs w:val="24"/>
        </w:rPr>
      </w:pPr>
    </w:p>
    <w:p w14:paraId="357EDB16" w14:textId="31D64F09" w:rsidR="00CE6A55" w:rsidRDefault="00CE6A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Apr.1497</w:t>
      </w:r>
      <w:r>
        <w:rPr>
          <w:rFonts w:cs="Times New Roman"/>
          <w:szCs w:val="24"/>
        </w:rPr>
        <w:tab/>
        <w:t>He made his Will.</w:t>
      </w:r>
    </w:p>
    <w:p w14:paraId="54B8F979" w14:textId="2113649F" w:rsidR="00CE6A55" w:rsidRDefault="00CE6A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11/11/187)</w:t>
      </w:r>
    </w:p>
    <w:p w14:paraId="4CDC3202" w14:textId="77777777" w:rsidR="00CE6A55" w:rsidRDefault="00CE6A55" w:rsidP="009139A6">
      <w:pPr>
        <w:pStyle w:val="NoSpacing"/>
        <w:rPr>
          <w:rFonts w:cs="Times New Roman"/>
          <w:szCs w:val="24"/>
        </w:rPr>
      </w:pPr>
    </w:p>
    <w:p w14:paraId="190A591E" w14:textId="77777777" w:rsidR="00CE6A55" w:rsidRDefault="00CE6A55" w:rsidP="009139A6">
      <w:pPr>
        <w:pStyle w:val="NoSpacing"/>
        <w:rPr>
          <w:rFonts w:cs="Times New Roman"/>
          <w:szCs w:val="24"/>
        </w:rPr>
      </w:pPr>
    </w:p>
    <w:p w14:paraId="3524B6CF" w14:textId="54F986D3" w:rsidR="00CE6A55" w:rsidRDefault="00CE6A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01EA880A" w14:textId="77777777" w:rsidR="0055686C" w:rsidRPr="00CE6A55" w:rsidRDefault="0055686C" w:rsidP="009139A6">
      <w:pPr>
        <w:pStyle w:val="NoSpacing"/>
        <w:rPr>
          <w:rFonts w:cs="Times New Roman"/>
          <w:szCs w:val="24"/>
        </w:rPr>
      </w:pPr>
    </w:p>
    <w:sectPr w:rsidR="0055686C" w:rsidRPr="00CE6A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62C8B" w14:textId="77777777" w:rsidR="00CE6A55" w:rsidRDefault="00CE6A55" w:rsidP="009139A6">
      <w:r>
        <w:separator/>
      </w:r>
    </w:p>
  </w:endnote>
  <w:endnote w:type="continuationSeparator" w:id="0">
    <w:p w14:paraId="5A1CBF90" w14:textId="77777777" w:rsidR="00CE6A55" w:rsidRDefault="00CE6A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6CB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1D6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AB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B997" w14:textId="77777777" w:rsidR="00CE6A55" w:rsidRDefault="00CE6A55" w:rsidP="009139A6">
      <w:r>
        <w:separator/>
      </w:r>
    </w:p>
  </w:footnote>
  <w:footnote w:type="continuationSeparator" w:id="0">
    <w:p w14:paraId="1E8B4417" w14:textId="77777777" w:rsidR="00CE6A55" w:rsidRDefault="00CE6A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D6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AA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3E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A55"/>
    <w:rsid w:val="000666E0"/>
    <w:rsid w:val="002510B7"/>
    <w:rsid w:val="0055686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6A5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7CBDD"/>
  <w15:chartTrackingRefBased/>
  <w15:docId w15:val="{6701D6A3-B7E3-48F1-9AEF-34F5C1FB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2023-12-09T20:31:00Z</dcterms:created>
  <dcterms:modified xsi:type="dcterms:W3CDTF">2023-12-09T20:35:00Z</dcterms:modified>
</cp:coreProperties>
</file>